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072FAA5E" w:rsidR="0049254C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="0049254C"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B354ED">
        <w:rPr>
          <w:rFonts w:cs="Arial"/>
          <w:b/>
          <w:color w:val="000000"/>
          <w:sz w:val="24"/>
          <w:lang w:eastAsia="zh-CN"/>
        </w:rPr>
        <w:t>2</w:t>
      </w:r>
      <w:r w:rsidR="00641341">
        <w:rPr>
          <w:rFonts w:cs="Arial"/>
          <w:b/>
          <w:color w:val="000000"/>
          <w:sz w:val="24"/>
          <w:lang w:eastAsia="zh-CN"/>
        </w:rPr>
        <w:t>6002</w:t>
      </w:r>
    </w:p>
    <w:p w14:paraId="4B2948ED" w14:textId="47233719" w:rsidR="00BE1239" w:rsidRDefault="008846D6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 w:rsidRPr="00B5356F">
        <w:rPr>
          <w:b/>
          <w:noProof/>
          <w:sz w:val="24"/>
        </w:rPr>
        <w:t>Toulouse, France, 14 -18 November 2022</w:t>
      </w:r>
      <w:r w:rsidR="001C0223">
        <w:rPr>
          <w:b/>
          <w:noProof/>
          <w:sz w:val="24"/>
        </w:rPr>
        <w:tab/>
      </w:r>
    </w:p>
    <w:p w14:paraId="3F31C776" w14:textId="51E5D10C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70E6851" w14:textId="16F651EF" w:rsidR="00163A23" w:rsidRDefault="007D2E66" w:rsidP="007D2E66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Deadlines:</w:t>
      </w:r>
    </w:p>
    <w:p w14:paraId="6B7BBC50" w14:textId="77777777" w:rsidR="007D2E66" w:rsidRDefault="007D2E66" w:rsidP="007D2E66">
      <w:r>
        <w:t>Time to start:     Wednesday 23 Nov. 22:59 UTC / 23:59 CET (because some rapporteurs have many pCRs to implement in the latest draft)</w:t>
      </w:r>
    </w:p>
    <w:p w14:paraId="04F43051" w14:textId="77777777" w:rsidR="007D2E66" w:rsidRDefault="007D2E66" w:rsidP="007D2E66">
      <w:r>
        <w:t>Last comments: Monday 28 Nov. 22:59 UTC / 23:59 CET (because of the Thanksgiving holiday on Thursday-Friday)</w:t>
      </w:r>
    </w:p>
    <w:p w14:paraId="613CCAAC" w14:textId="3D1861F0" w:rsidR="007D2E66" w:rsidRPr="007D2E66" w:rsidRDefault="007D2E66" w:rsidP="007D2E66">
      <w:r>
        <w:t>Exceptions to these deadlines can as usual always be decided by the email approval moderators.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1266"/>
        <w:gridCol w:w="2685"/>
        <w:gridCol w:w="1281"/>
        <w:gridCol w:w="923"/>
        <w:gridCol w:w="1061"/>
        <w:gridCol w:w="865"/>
        <w:gridCol w:w="676"/>
        <w:gridCol w:w="1186"/>
      </w:tblGrid>
      <w:tr w:rsidR="003038A6" w:rsidRPr="00401776" w14:paraId="2007629A" w14:textId="77777777" w:rsidTr="00AA604A">
        <w:trPr>
          <w:tblHeader/>
          <w:tblCellSpacing w:w="0" w:type="dxa"/>
          <w:jc w:val="center"/>
        </w:trPr>
        <w:tc>
          <w:tcPr>
            <w:tcW w:w="8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26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6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2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92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3038A6" w:rsidRPr="00401776" w14:paraId="4C1A793B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B32A10" w:rsidRPr="00401776" w14:paraId="217AA716" w14:textId="77777777" w:rsidTr="009F217D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D2131" w14:textId="77777777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5.3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F3DB2" w14:textId="77777777" w:rsidR="00B32A10" w:rsidRPr="007C1777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S5-227039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3EE141" w14:textId="77777777" w:rsidR="00B32A10" w:rsidRPr="007C1777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Reply LS to S6-222543 = S5-226028 on Network federation interface for Telco edge consideration and proposals to answer GSMA LSs S5-226016 and S5-226017 from SA (to: SA, SA6; cc: SA2; contact: Samsung)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5463BD" w14:textId="77777777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Samsung R&amp;D Institute India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831D6E" w14:textId="77777777" w:rsidR="00B32A10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LS out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0CE1A6" w14:textId="5429DF1D" w:rsidR="00B32A10" w:rsidRPr="008723CA" w:rsidRDefault="005F350A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396B3C" w14:textId="1A0A061A" w:rsidR="00B32A10" w:rsidRPr="006C1E19" w:rsidRDefault="006013E8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="007369AD"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="007369AD"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D38CAE" w14:textId="4197F1C9" w:rsidR="00B32A10" w:rsidRPr="008723CA" w:rsidRDefault="0050160F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0" w:author="Thomas Tovinger" w:date="2022-11-30T00:36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</w:t>
              </w:r>
              <w:r w:rsidR="00045561"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 xml:space="preserve">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C8A54E" w14:textId="30365915" w:rsidR="00B32A10" w:rsidRPr="008723CA" w:rsidRDefault="00045561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" w:author="Thomas Tovinger" w:date="2022-11-30T00:36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D5 approved</w:t>
              </w:r>
            </w:ins>
          </w:p>
        </w:tc>
      </w:tr>
      <w:tr w:rsidR="003038A6" w:rsidRPr="00401776" w14:paraId="41014605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3368ED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3368ED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3368ED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E52D9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7A46C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812D4" w:rsidRPr="00401776" w14:paraId="065D4ABD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1AF5A3" w14:textId="4E047EC6" w:rsidR="003812D4" w:rsidRPr="008723CA" w:rsidRDefault="003812D4" w:rsidP="003812D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4E49C6" w14:textId="1D804960" w:rsidR="003812D4" w:rsidRPr="007C1777" w:rsidRDefault="003812D4" w:rsidP="003812D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S5-226012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12FCA" w14:textId="5D8B9A60" w:rsidR="003812D4" w:rsidRPr="007C1777" w:rsidRDefault="003812D4" w:rsidP="003812D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Living document for stage 2-3 alignment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42F96D" w14:textId="4FAE3F0C" w:rsidR="003812D4" w:rsidRPr="008723CA" w:rsidRDefault="003812D4" w:rsidP="003812D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WG Chair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767A869" w14:textId="6AB597F5" w:rsidR="003812D4" w:rsidRPr="008723CA" w:rsidRDefault="003812D4" w:rsidP="003812D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other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B48782" w14:textId="3E3ABAEE" w:rsidR="003812D4" w:rsidRPr="008723CA" w:rsidRDefault="003812D4" w:rsidP="003812D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BF4504" w14:textId="0888632F" w:rsidR="003812D4" w:rsidRPr="00AF1FD0" w:rsidRDefault="003812D4" w:rsidP="003812D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C78C88" w14:textId="3FA1CBAD" w:rsidR="003812D4" w:rsidRPr="008723CA" w:rsidRDefault="003812D4" w:rsidP="003812D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" w:author="Thomas Tovinger" w:date="2022-11-30T00:40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6734B2" w14:textId="6D431FDD" w:rsidR="003812D4" w:rsidRPr="008723CA" w:rsidRDefault="003812D4" w:rsidP="003812D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3" w:author="Thomas Tovinger" w:date="2022-11-30T00:40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 xml:space="preserve"> </w:t>
              </w:r>
              <w:r w:rsidR="002A0506"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noted</w:t>
              </w:r>
            </w:ins>
          </w:p>
        </w:tc>
      </w:tr>
      <w:tr w:rsidR="001664F3" w:rsidRPr="00401776" w14:paraId="2F597B0F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9797D7" w14:textId="0ACF43F4" w:rsidR="001664F3" w:rsidRPr="008723CA" w:rsidRDefault="001664F3" w:rsidP="001664F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6.4.1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A8D989" w14:textId="4C6E8B9B" w:rsidR="001664F3" w:rsidRPr="007C1777" w:rsidRDefault="001664F3" w:rsidP="001664F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S5-226874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AE5315" w14:textId="47EE9A57" w:rsidR="001664F3" w:rsidRPr="007C1777" w:rsidRDefault="001664F3" w:rsidP="001664F3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TS 28.317 v0.2.0 on Management and orchestration;Self-configuration of Radio Access Network Entities (RAN NEs)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B61F33" w14:textId="27A3DE10" w:rsidR="001664F3" w:rsidRPr="008723CA" w:rsidRDefault="001664F3" w:rsidP="001664F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2D7C7D0" w14:textId="548AD936" w:rsidR="001664F3" w:rsidRPr="008723CA" w:rsidRDefault="001664F3" w:rsidP="001664F3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TS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1939B3" w14:textId="3F61BFEA" w:rsidR="001664F3" w:rsidRPr="008723CA" w:rsidRDefault="001664F3" w:rsidP="001664F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C75847" w14:textId="12FB9B9B" w:rsidR="001664F3" w:rsidRPr="00AF1FD0" w:rsidRDefault="001664F3" w:rsidP="001664F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9263DF" w14:textId="78F8D98F" w:rsidR="001664F3" w:rsidRPr="008723CA" w:rsidRDefault="001664F3" w:rsidP="001664F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4" w:author="Thomas Tovinger" w:date="2022-11-30T00:45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0E582C" w14:textId="25EF5164" w:rsidR="001664F3" w:rsidRPr="008723CA" w:rsidRDefault="001664F3" w:rsidP="001664F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5" w:author="Thomas Tovinger" w:date="2022-11-30T00:45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 xml:space="preserve"> 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approved</w:t>
              </w:r>
            </w:ins>
          </w:p>
        </w:tc>
      </w:tr>
      <w:tr w:rsidR="0061663D" w:rsidRPr="00401776" w14:paraId="0A2FD2AB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D2B795" w14:textId="6DBBDECE" w:rsidR="0061663D" w:rsidRPr="008723CA" w:rsidRDefault="0061663D" w:rsidP="0061663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6.9.6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D98D65" w14:textId="5B5F7E25" w:rsidR="0061663D" w:rsidRPr="007C1777" w:rsidRDefault="0061663D" w:rsidP="0061663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S5-226875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12335C" w14:textId="79772E46" w:rsidR="0061663D" w:rsidRPr="007C1777" w:rsidRDefault="0061663D" w:rsidP="0061663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28.824 v0.10.0 on Study on on network slice management capability exposure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4917D5" w14:textId="6C3735A7" w:rsidR="0061663D" w:rsidRPr="008723CA" w:rsidRDefault="0061663D" w:rsidP="0061663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Alibaba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23FDD3" w14:textId="1D123C2F" w:rsidR="0061663D" w:rsidRPr="008723CA" w:rsidRDefault="0061663D" w:rsidP="0061663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CD7161" w14:textId="763EAAD2" w:rsidR="0061663D" w:rsidRPr="008723CA" w:rsidRDefault="0061663D" w:rsidP="0061663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835506" w14:textId="598D32D1" w:rsidR="0061663D" w:rsidRPr="00AF1FD0" w:rsidRDefault="0061663D" w:rsidP="0061663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61CF9F" w14:textId="5D438ACB" w:rsidR="0061663D" w:rsidRPr="008723CA" w:rsidRDefault="0061663D" w:rsidP="0061663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6" w:author="Thomas Tovinger" w:date="2022-11-30T00:46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66FE20" w14:textId="65D09F40" w:rsidR="0061663D" w:rsidRPr="008723CA" w:rsidRDefault="0061663D" w:rsidP="0061663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7" w:author="Thomas Tovinger" w:date="2022-11-30T00:46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 xml:space="preserve"> approved</w:t>
              </w:r>
            </w:ins>
          </w:p>
        </w:tc>
      </w:tr>
      <w:tr w:rsidR="00AA6CCC" w:rsidRPr="00401776" w14:paraId="6D8B9A39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190B5" w14:textId="5F9B9BEF" w:rsidR="00AA6CCC" w:rsidRPr="008723CA" w:rsidRDefault="00AA6CCC" w:rsidP="00AA6CC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096CE0" w14:textId="6FB9F6E3" w:rsidR="00AA6CCC" w:rsidRPr="007C1777" w:rsidRDefault="00AA6CCC" w:rsidP="00AA6CCC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S5-226876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A2A4F7" w14:textId="4C416537" w:rsidR="00AA6CCC" w:rsidRPr="007C1777" w:rsidRDefault="00AA6CCC" w:rsidP="00AA6CCC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28.829 v0.5.0 on Study on network and service operations for energy utilities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9F7E89" w14:textId="03D4C77A" w:rsidR="00AA6CCC" w:rsidRPr="008723CA" w:rsidRDefault="00AA6CCC" w:rsidP="00AA6CCC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Samsung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1C60957" w14:textId="14F5344B" w:rsidR="00AA6CCC" w:rsidRPr="008723CA" w:rsidRDefault="00AA6CCC" w:rsidP="00AA6CC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11197" w14:textId="02AA888B" w:rsidR="00AA6CCC" w:rsidRPr="008723CA" w:rsidRDefault="00AA6CCC" w:rsidP="00AA6CC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ECB688" w14:textId="4BD118D1" w:rsidR="00AA6CCC" w:rsidRPr="00AF1FD0" w:rsidRDefault="00AA6CCC" w:rsidP="00AA6CC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234FBC" w14:textId="5E08E52F" w:rsidR="00AA6CCC" w:rsidRPr="008723CA" w:rsidRDefault="00AA6CCC" w:rsidP="00AA6CC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8" w:author="Thomas Tovinger" w:date="2022-11-30T00:50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B687FB" w14:textId="05C7FC40" w:rsidR="00AA6CCC" w:rsidRPr="008723CA" w:rsidRDefault="00AA6CCC" w:rsidP="00AA6CC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9" w:author="Thomas Tovinger" w:date="2022-11-30T00:50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 xml:space="preserve"> approved</w:t>
              </w:r>
            </w:ins>
          </w:p>
        </w:tc>
      </w:tr>
      <w:tr w:rsidR="002B4B9C" w:rsidRPr="00401776" w14:paraId="2705FF2B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9B7302" w14:textId="1DE3D1BA" w:rsidR="002B4B9C" w:rsidRPr="008723CA" w:rsidRDefault="002B4B9C" w:rsidP="002B4B9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97E181" w14:textId="47F1940D" w:rsidR="002B4B9C" w:rsidRPr="007C1777" w:rsidRDefault="002B4B9C" w:rsidP="002B4B9C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S5-226877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B2DA2C" w14:textId="19C99B81" w:rsidR="002B4B9C" w:rsidRPr="007C1777" w:rsidRDefault="002B4B9C" w:rsidP="002B4B9C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28.831 v0.5.0 on Study on basic Service-Based Management Architecture (SBMA) enabler enhancements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688853" w14:textId="665F631A" w:rsidR="002B4B9C" w:rsidRPr="008723CA" w:rsidRDefault="002B4B9C" w:rsidP="002B4B9C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B42B6CA" w14:textId="7469C1F8" w:rsidR="002B4B9C" w:rsidRPr="008723CA" w:rsidRDefault="002B4B9C" w:rsidP="002B4B9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6B26AB" w14:textId="26904403" w:rsidR="002B4B9C" w:rsidRPr="008723CA" w:rsidRDefault="002B4B9C" w:rsidP="002B4B9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B74C4E" w14:textId="2FB1F66C" w:rsidR="002B4B9C" w:rsidRPr="00AF1FD0" w:rsidRDefault="002B4B9C" w:rsidP="002B4B9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F73289" w14:textId="73910480" w:rsidR="002B4B9C" w:rsidRPr="008723CA" w:rsidRDefault="002B4B9C" w:rsidP="002B4B9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0" w:author="Thomas Tovinger" w:date="2022-11-30T00:51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5AA8AE" w14:textId="1D66A600" w:rsidR="002B4B9C" w:rsidRPr="008723CA" w:rsidRDefault="002B4B9C" w:rsidP="002B4B9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1" w:author="Thomas Tovinger" w:date="2022-11-30T00:51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F63791" w:rsidRPr="00401776" w14:paraId="3912B73F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1AD416" w14:textId="18434C05" w:rsidR="00F63791" w:rsidRPr="008723CA" w:rsidRDefault="00F63791" w:rsidP="00F6379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472410" w14:textId="68C81848" w:rsidR="00F63791" w:rsidRPr="007C1777" w:rsidRDefault="00F63791" w:rsidP="00F63791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S5-226878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3F4C02" w14:textId="5F587266" w:rsidR="00F63791" w:rsidRPr="007C1777" w:rsidRDefault="00F63791" w:rsidP="00F637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28.832 v0.4.0 on Study on management aspects of Ultra-Reliable and Low Latency Communication (URLLC)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53CC88" w14:textId="5F2990A3" w:rsidR="00F63791" w:rsidRPr="008723CA" w:rsidRDefault="00F63791" w:rsidP="00F63791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Unicom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4DA5525" w14:textId="589EB865" w:rsidR="00F63791" w:rsidRPr="008723CA" w:rsidRDefault="00F63791" w:rsidP="00F6379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01612D" w14:textId="2F649BE0" w:rsidR="00F63791" w:rsidRPr="008723CA" w:rsidRDefault="00F63791" w:rsidP="00F637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F9FB8E" w14:textId="594767AC" w:rsidR="00F63791" w:rsidRPr="00AF1FD0" w:rsidRDefault="00F63791" w:rsidP="00F637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3421F8" w14:textId="33D14C1C" w:rsidR="00F63791" w:rsidRPr="008723CA" w:rsidRDefault="00F63791" w:rsidP="00F637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2" w:author="Thomas Tovinger" w:date="2022-11-30T00:53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080773" w14:textId="5497B1B5" w:rsidR="00F63791" w:rsidRPr="008723CA" w:rsidRDefault="00F63791" w:rsidP="00F637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3" w:author="Thomas Tovinger" w:date="2022-11-30T00:53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 xml:space="preserve"> approved</w:t>
              </w:r>
            </w:ins>
          </w:p>
        </w:tc>
      </w:tr>
      <w:tr w:rsidR="007F45A8" w:rsidRPr="00401776" w14:paraId="2601B1B7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0CB817" w14:textId="5C14EC35" w:rsidR="007F45A8" w:rsidRPr="008723CA" w:rsidRDefault="007F45A8" w:rsidP="007F45A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FF19C7" w14:textId="29B68E36" w:rsidR="007F45A8" w:rsidRPr="007C1777" w:rsidRDefault="007F45A8" w:rsidP="007F45A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S5-226879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8CD5D1" w14:textId="5B7A891A" w:rsidR="007F45A8" w:rsidRPr="007C1777" w:rsidRDefault="007F45A8" w:rsidP="007F45A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28.833 v0.5.0 on Study on management aspects of 5GLAN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F36354" w14:textId="06EAA256" w:rsidR="007F45A8" w:rsidRPr="008723CA" w:rsidRDefault="007F45A8" w:rsidP="007F45A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A367465" w14:textId="72626254" w:rsidR="007F45A8" w:rsidRPr="008723CA" w:rsidRDefault="007F45A8" w:rsidP="007F45A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61C093B" w14:textId="0B8DBF23" w:rsidR="007F45A8" w:rsidRPr="008723CA" w:rsidRDefault="007F45A8" w:rsidP="007F45A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9ADB4C" w14:textId="2361148B" w:rsidR="007F45A8" w:rsidRPr="00AF1FD0" w:rsidRDefault="007F45A8" w:rsidP="007F45A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DBDBAA" w14:textId="2869D1F4" w:rsidR="007F45A8" w:rsidRPr="008723CA" w:rsidRDefault="007F45A8" w:rsidP="007F45A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4" w:author="Thomas Tovinger" w:date="2022-11-30T00:54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C86AF59" w14:textId="7EA851DB" w:rsidR="007F45A8" w:rsidRPr="008723CA" w:rsidRDefault="007F45A8" w:rsidP="007F45A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5" w:author="Thomas Tovinger" w:date="2022-11-30T00:54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07202D" w:rsidRPr="00401776" w14:paraId="4EA3F0D2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0B7ECA" w14:textId="43632D59" w:rsidR="0007202D" w:rsidRPr="008723CA" w:rsidRDefault="0007202D" w:rsidP="0007202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lastRenderedPageBreak/>
              <w:t>6.8.5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0BE5E6" w14:textId="4ECF7A7C" w:rsidR="0007202D" w:rsidRPr="007C1777" w:rsidRDefault="0007202D" w:rsidP="0007202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S5-226880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7F6C37" w14:textId="089AC802" w:rsidR="0007202D" w:rsidRPr="007C1777" w:rsidRDefault="0007202D" w:rsidP="0007202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28.834 v0.4.0 on Study on management of cloud-native Virtualized Network Functions (VNF)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6754A4" w14:textId="34F7A9DA" w:rsidR="0007202D" w:rsidRPr="008723CA" w:rsidRDefault="0007202D" w:rsidP="0007202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7270F8A" w14:textId="1C3BE1B8" w:rsidR="0007202D" w:rsidRPr="008723CA" w:rsidRDefault="0007202D" w:rsidP="0007202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8BF3A1" w14:textId="562B74A9" w:rsidR="0007202D" w:rsidRPr="008723CA" w:rsidRDefault="0007202D" w:rsidP="0007202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40E40CD" w14:textId="5E5DD0EA" w:rsidR="0007202D" w:rsidRPr="00AF1FD0" w:rsidRDefault="0007202D" w:rsidP="0007202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D8E618" w14:textId="4633F07B" w:rsidR="0007202D" w:rsidRPr="008723CA" w:rsidRDefault="0007202D" w:rsidP="0007202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6" w:author="Thomas Tovinger" w:date="2022-11-30T00:56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FFF698" w14:textId="519D839C" w:rsidR="0007202D" w:rsidRPr="008723CA" w:rsidRDefault="0007202D" w:rsidP="0007202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7" w:author="Thomas Tovinger" w:date="2022-11-30T00:56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D2 approved</w:t>
              </w:r>
            </w:ins>
          </w:p>
        </w:tc>
      </w:tr>
      <w:tr w:rsidR="00900938" w:rsidRPr="00401776" w14:paraId="62F6EF21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5A8CB2" w14:textId="404F1B4C" w:rsidR="00900938" w:rsidRPr="008723CA" w:rsidRDefault="00900938" w:rsidP="0090093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6.8.6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D44B6C" w14:textId="35D70914" w:rsidR="00900938" w:rsidRPr="007C1777" w:rsidRDefault="00900938" w:rsidP="0090093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S5-226881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5E685E" w14:textId="15840F46" w:rsidR="00900938" w:rsidRPr="007C1777" w:rsidRDefault="00900938" w:rsidP="0090093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28.835 v0.5.0 on Study on management aspects of 5G Multiple Operator Core Network (MOCN) network sharing phase2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D6D1D7" w14:textId="064A9D17" w:rsidR="00900938" w:rsidRPr="008723CA" w:rsidRDefault="00900938" w:rsidP="0090093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Unicom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D3CE9F8" w14:textId="777938B8" w:rsidR="00900938" w:rsidRPr="008723CA" w:rsidRDefault="00900938" w:rsidP="0090093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E87FCB" w14:textId="1AFE9E5D" w:rsidR="00900938" w:rsidRPr="0078026D" w:rsidRDefault="00900938" w:rsidP="009009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7B9180" w14:textId="210C5381" w:rsidR="00900938" w:rsidRPr="00AF1FD0" w:rsidRDefault="00900938" w:rsidP="009009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898DA1" w14:textId="4B82C50D" w:rsidR="00900938" w:rsidRPr="008723CA" w:rsidRDefault="00900938" w:rsidP="009009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8" w:author="Thomas Tovinger" w:date="2022-11-30T01:01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0B20D2" w14:textId="72CE64C1" w:rsidR="00900938" w:rsidRPr="008723CA" w:rsidRDefault="00900938" w:rsidP="009009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9" w:author="Thomas Tovinger" w:date="2022-11-30T01:01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804D4B" w:rsidRPr="00401776" w14:paraId="19A05555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40B2D6" w14:textId="0081E1FC" w:rsidR="00804D4B" w:rsidRPr="008723CA" w:rsidRDefault="00804D4B" w:rsidP="00804D4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197A28" w14:textId="11C72CD5" w:rsidR="00804D4B" w:rsidRPr="007C1777" w:rsidRDefault="00804D4B" w:rsidP="00804D4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S5-226882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703622" w14:textId="210FA845" w:rsidR="00804D4B" w:rsidRPr="007C1777" w:rsidRDefault="00804D4B" w:rsidP="00804D4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28.836 v0.3.0 on Study on intent-driven management for network slicing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99BE2" w14:textId="70B72994" w:rsidR="00804D4B" w:rsidRPr="008723CA" w:rsidRDefault="00804D4B" w:rsidP="00804D4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93DE54B" w14:textId="3DC31867" w:rsidR="00804D4B" w:rsidRPr="008723CA" w:rsidRDefault="00804D4B" w:rsidP="00804D4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92774A" w14:textId="2412CDA8" w:rsidR="00804D4B" w:rsidRPr="008723CA" w:rsidRDefault="00804D4B" w:rsidP="00804D4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F73443" w14:textId="70EC40DF" w:rsidR="00804D4B" w:rsidRPr="00AF1FD0" w:rsidRDefault="00804D4B" w:rsidP="00804D4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9CDB22" w14:textId="107C78A9" w:rsidR="00804D4B" w:rsidRPr="008723CA" w:rsidRDefault="00804D4B" w:rsidP="00804D4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0" w:author="Thomas Tovinger" w:date="2022-11-30T01:16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8F9DAA" w14:textId="122DA8B0" w:rsidR="00804D4B" w:rsidRPr="008723CA" w:rsidRDefault="00804D4B" w:rsidP="00804D4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1" w:author="Thomas Tovinger" w:date="2022-11-30T01:16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D2 approved</w:t>
              </w:r>
            </w:ins>
          </w:p>
        </w:tc>
      </w:tr>
      <w:tr w:rsidR="00A15124" w:rsidRPr="00401776" w14:paraId="16B1C6FF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F657CD" w14:textId="008BEC6E" w:rsidR="00A15124" w:rsidRPr="008723CA" w:rsidRDefault="00A15124" w:rsidP="00A1512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6.8.7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93169C" w14:textId="12F9F69B" w:rsidR="00A15124" w:rsidRPr="007C1777" w:rsidRDefault="00A15124" w:rsidP="00A1512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S5-226883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D72EEB" w14:textId="1A764618" w:rsidR="00A15124" w:rsidRPr="007C1777" w:rsidRDefault="00A15124" w:rsidP="00A1512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28.837 v0.5.0 on Study on management of trace/ Minimization of Drive Tests (MDT) phase 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2FDBD1" w14:textId="466BC506" w:rsidR="00A15124" w:rsidRPr="008723CA" w:rsidRDefault="00A15124" w:rsidP="00A1512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510B0BA" w14:textId="2F723F26" w:rsidR="00A15124" w:rsidRPr="008723CA" w:rsidRDefault="00A15124" w:rsidP="00A1512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589434" w14:textId="4CFFF9AE" w:rsidR="00A15124" w:rsidRPr="008723CA" w:rsidRDefault="00A15124" w:rsidP="00A1512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3A776A" w14:textId="32819004" w:rsidR="00A15124" w:rsidRPr="00AF1FD0" w:rsidRDefault="00A15124" w:rsidP="00A1512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040642" w14:textId="20F5C92C" w:rsidR="00A15124" w:rsidRPr="008723CA" w:rsidRDefault="00A15124" w:rsidP="00A1512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2" w:author="Thomas Tovinger" w:date="2022-11-30T01:17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70E944" w14:textId="10335FAC" w:rsidR="00A15124" w:rsidRPr="008723CA" w:rsidRDefault="00A15124" w:rsidP="00A1512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3" w:author="Thomas Tovinger" w:date="2022-11-30T01:17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E5277E" w:rsidRPr="00401776" w14:paraId="64623657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2BF0B0" w14:textId="4CED6D5F" w:rsidR="00E5277E" w:rsidRPr="008723CA" w:rsidRDefault="00E5277E" w:rsidP="00E5277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6.7.8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BD77C9" w14:textId="4B89A3D0" w:rsidR="00E5277E" w:rsidRPr="007C1777" w:rsidRDefault="00E5277E" w:rsidP="00E5277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S5-226884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A950C8" w14:textId="7A5E3548" w:rsidR="00E5277E" w:rsidRPr="007C1777" w:rsidRDefault="00E5277E" w:rsidP="00E5277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28.838 v0.2.0 on Study on measurement data collection to support RAN intelligence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8CDEAC" w14:textId="0B2EF961" w:rsidR="00E5277E" w:rsidRPr="008723CA" w:rsidRDefault="00E5277E" w:rsidP="00E5277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Intel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D475A67" w14:textId="2421B935" w:rsidR="00E5277E" w:rsidRPr="008723CA" w:rsidRDefault="00E5277E" w:rsidP="00E5277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640D3E" w14:textId="5C4AD794" w:rsidR="00E5277E" w:rsidRPr="008723CA" w:rsidRDefault="00E5277E" w:rsidP="00E5277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5CC5AF" w14:textId="2F7EBD99" w:rsidR="00E5277E" w:rsidRPr="00AF1FD0" w:rsidRDefault="00E5277E" w:rsidP="00E5277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18B353" w14:textId="45641768" w:rsidR="00E5277E" w:rsidRPr="008723CA" w:rsidRDefault="00E5277E" w:rsidP="00E5277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4" w:author="Thomas Tovinger" w:date="2022-11-30T01:18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A44E72" w14:textId="2BE2D1AA" w:rsidR="00E5277E" w:rsidRPr="008723CA" w:rsidRDefault="00E5277E" w:rsidP="00E5277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5" w:author="Thomas Tovinger" w:date="2022-11-30T01:18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D2 approved</w:t>
              </w:r>
            </w:ins>
          </w:p>
        </w:tc>
      </w:tr>
      <w:tr w:rsidR="00C05088" w:rsidRPr="00401776" w14:paraId="6870F56E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CB9A06" w14:textId="3CCAFE38" w:rsidR="00C05088" w:rsidRPr="008723CA" w:rsidRDefault="00C05088" w:rsidP="00C0508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6.8.8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E099AA" w14:textId="52878D9F" w:rsidR="00C05088" w:rsidRPr="007C1777" w:rsidRDefault="00C05088" w:rsidP="00C0508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S5-226885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740585" w14:textId="35510074" w:rsidR="00C05088" w:rsidRPr="007C1777" w:rsidRDefault="00C05088" w:rsidP="00C0508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28.841 v0.3.0 on Study on management aspects of IoT NTN enhancements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049568" w14:textId="7F8B26FF" w:rsidR="00C05088" w:rsidRPr="008723CA" w:rsidRDefault="00C05088" w:rsidP="00C0508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Unicom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2E4ABAB" w14:textId="18640212" w:rsidR="00C05088" w:rsidRPr="008723CA" w:rsidRDefault="00C05088" w:rsidP="00C0508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9AA6BF" w14:textId="4A0B00AE" w:rsidR="00C05088" w:rsidRPr="008723CA" w:rsidRDefault="00C05088" w:rsidP="00C0508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FBCF3F" w14:textId="2C3C6FC0" w:rsidR="00C05088" w:rsidRPr="00AF1FD0" w:rsidRDefault="00C05088" w:rsidP="00C0508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4A5FE9" w14:textId="5F0A7E5D" w:rsidR="00C05088" w:rsidRPr="008723CA" w:rsidRDefault="00C05088" w:rsidP="00C0508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6" w:author="Thomas Tovinger" w:date="2022-11-30T01:20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4E0DB6" w14:textId="309E8CB4" w:rsidR="00C05088" w:rsidRPr="008723CA" w:rsidRDefault="00C05088" w:rsidP="00C0508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7" w:author="Thomas Tovinger" w:date="2022-11-30T01:20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4F0050" w:rsidRPr="00401776" w14:paraId="112BA9CC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846689" w14:textId="4FB022B6" w:rsidR="004F0050" w:rsidRPr="008723CA" w:rsidRDefault="004F0050" w:rsidP="004F005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5E6CFD" w14:textId="33308678" w:rsidR="004F0050" w:rsidRPr="007C1777" w:rsidRDefault="004F0050" w:rsidP="004F0050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S5-226886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7E9DE" w14:textId="67A38814" w:rsidR="004F0050" w:rsidRPr="007C1777" w:rsidRDefault="004F0050" w:rsidP="004F005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28.863 v0.4.0 on Study on Key Quality Indicators (KQIs) for 5G service experience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23E030" w14:textId="07A842FB" w:rsidR="004F0050" w:rsidRPr="008723CA" w:rsidRDefault="004F0050" w:rsidP="004F0050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5C69A2" w14:textId="5D1E573F" w:rsidR="004F0050" w:rsidRPr="008723CA" w:rsidRDefault="004F0050" w:rsidP="004F005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4D1750" w14:textId="067BE5AC" w:rsidR="004F0050" w:rsidRPr="008723CA" w:rsidRDefault="004F0050" w:rsidP="004F005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841907" w14:textId="487C029A" w:rsidR="004F0050" w:rsidRPr="00AF1FD0" w:rsidRDefault="004F0050" w:rsidP="004F005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1C0E787" w14:textId="07414ECA" w:rsidR="004F0050" w:rsidRPr="008723CA" w:rsidRDefault="004F0050" w:rsidP="004F005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8" w:author="Thomas Tovinger" w:date="2022-11-30T01:28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7EF28C" w14:textId="3D91DCBE" w:rsidR="004F0050" w:rsidRPr="008723CA" w:rsidRDefault="004F0050" w:rsidP="004F005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9" w:author="Thomas Tovinger" w:date="2022-11-30T01:28:00Z">
              <w:r>
                <w:rPr>
                  <w:rFonts w:asciiTheme="minorHAnsi" w:hAnsiTheme="minorHAnsi" w:cstheme="minorBidi"/>
                  <w:sz w:val="22"/>
                  <w:szCs w:val="22"/>
                </w:rPr>
                <w:t>Not pursued</w:t>
              </w:r>
            </w:ins>
          </w:p>
        </w:tc>
      </w:tr>
      <w:tr w:rsidR="00A77BA8" w:rsidRPr="00401776" w14:paraId="39361DF0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3E3680" w14:textId="7005F156" w:rsidR="00A77BA8" w:rsidRPr="008723CA" w:rsidRDefault="00A77BA8" w:rsidP="00A77BA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6.7.6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BDA48A" w14:textId="2F086E33" w:rsidR="00A77BA8" w:rsidRPr="007C1777" w:rsidRDefault="00A77BA8" w:rsidP="00A77BA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S5-226887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5E2C62" w14:textId="71785B0A" w:rsidR="00A77BA8" w:rsidRPr="007C1777" w:rsidRDefault="00A77BA8" w:rsidP="00A77BA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28.864 v0.5.0 on Study on Enhancement of the management aspects related to NetWork Data Analytics Functions (NWDAF)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D974CE" w14:textId="31497789" w:rsidR="00A77BA8" w:rsidRPr="008723CA" w:rsidRDefault="00A77BA8" w:rsidP="00A77BA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Telecom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962EE6F" w14:textId="6A7B81A2" w:rsidR="00A77BA8" w:rsidRPr="008723CA" w:rsidRDefault="00A77BA8" w:rsidP="00A77BA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61EBDE" w14:textId="05BBE46D" w:rsidR="00A77BA8" w:rsidRPr="008723CA" w:rsidRDefault="00A77BA8" w:rsidP="00A77BA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A291CA" w14:textId="587CAED4" w:rsidR="00A77BA8" w:rsidRPr="00AF1FD0" w:rsidRDefault="00A77BA8" w:rsidP="00A77BA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BFF308" w14:textId="5BDD3D41" w:rsidR="00A77BA8" w:rsidRPr="008723CA" w:rsidRDefault="00A77BA8" w:rsidP="00A77BA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30" w:author="Thomas Tovinger" w:date="2022-11-30T01:29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DB7576" w14:textId="3A5C6F72" w:rsidR="00A77BA8" w:rsidRPr="008723CA" w:rsidRDefault="00A77BA8" w:rsidP="00A77BA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31" w:author="Thomas Tovinger" w:date="2022-11-30T01:29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 xml:space="preserve"> approved</w:t>
              </w:r>
            </w:ins>
          </w:p>
        </w:tc>
      </w:tr>
      <w:tr w:rsidR="0016182D" w:rsidRPr="00401776" w14:paraId="417FC135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275395" w14:textId="1F290CE7" w:rsidR="0016182D" w:rsidRPr="008723CA" w:rsidRDefault="0016182D" w:rsidP="0016182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BE5B56" w14:textId="04E0C6B9" w:rsidR="0016182D" w:rsidRPr="007C1777" w:rsidRDefault="0016182D" w:rsidP="0016182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S5-226888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C2D4C7" w14:textId="3E3461A7" w:rsidR="0016182D" w:rsidRPr="007C1777" w:rsidRDefault="0016182D" w:rsidP="0016182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28.907 v1.1.0 on Study on enhancement of management of non-public networks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69844D" w14:textId="7A931137" w:rsidR="0016182D" w:rsidRPr="008723CA" w:rsidRDefault="0016182D" w:rsidP="0016182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40545AD" w14:textId="77086B1B" w:rsidR="0016182D" w:rsidRPr="008723CA" w:rsidRDefault="0016182D" w:rsidP="0016182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4EF789" w14:textId="6B1B70B3" w:rsidR="0016182D" w:rsidRPr="008723CA" w:rsidRDefault="0016182D" w:rsidP="0016182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7AF5A6" w14:textId="424BCF89" w:rsidR="0016182D" w:rsidRPr="00AF1FD0" w:rsidRDefault="0016182D" w:rsidP="0016182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92EA198" w14:textId="0541CE27" w:rsidR="0016182D" w:rsidRPr="008723CA" w:rsidRDefault="0016182D" w:rsidP="0016182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32" w:author="Thomas Tovinger" w:date="2022-11-30T01:30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FA1837" w14:textId="063341A5" w:rsidR="0016182D" w:rsidRPr="008723CA" w:rsidRDefault="0016182D" w:rsidP="0016182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33" w:author="Thomas Tovinger" w:date="2022-11-30T01:30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 xml:space="preserve"> approved</w:t>
              </w:r>
            </w:ins>
          </w:p>
        </w:tc>
      </w:tr>
      <w:tr w:rsidR="00C378A2" w:rsidRPr="00401776" w14:paraId="212D7BAA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23F62E" w14:textId="1901DC07" w:rsidR="00C378A2" w:rsidRPr="008723CA" w:rsidRDefault="00C378A2" w:rsidP="00C378A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A81A14" w14:textId="7762BDB3" w:rsidR="00C378A2" w:rsidRPr="007C1777" w:rsidRDefault="00C378A2" w:rsidP="00C378A2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S5-226889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FD432A" w14:textId="22146EF8" w:rsidR="00C378A2" w:rsidRPr="007C1777" w:rsidRDefault="00C378A2" w:rsidP="00C378A2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28.908 v0.5.0 on Study on Artificial Intelligence/Machine Learning (AI/ ML) management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066A31" w14:textId="04F1EC26" w:rsidR="00C378A2" w:rsidRPr="008723CA" w:rsidRDefault="00C378A2" w:rsidP="00C378A2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Intel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A249BAA" w14:textId="4FFD2F4B" w:rsidR="00C378A2" w:rsidRPr="008723CA" w:rsidRDefault="00C378A2" w:rsidP="00C378A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7495A2" w14:textId="7D724EF6" w:rsidR="00C378A2" w:rsidRPr="008723CA" w:rsidRDefault="00C378A2" w:rsidP="00C378A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9D4FA2" w14:textId="71659069" w:rsidR="00C378A2" w:rsidRPr="00AF1FD0" w:rsidRDefault="00C378A2" w:rsidP="00C378A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049CFF" w14:textId="17DFA2D8" w:rsidR="00C378A2" w:rsidRPr="008723CA" w:rsidRDefault="00C378A2" w:rsidP="00C378A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34" w:author="Thomas Tovinger" w:date="2022-11-30T01:31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A079D61" w14:textId="7976FF59" w:rsidR="00C378A2" w:rsidRPr="008723CA" w:rsidRDefault="00C378A2" w:rsidP="00C378A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35" w:author="Thomas Tovinger" w:date="2022-11-30T01:31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D2 approved</w:t>
              </w:r>
            </w:ins>
          </w:p>
        </w:tc>
      </w:tr>
      <w:tr w:rsidR="00B85D48" w:rsidRPr="00401776" w14:paraId="6773EC51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EDF209" w14:textId="3F0C20A5" w:rsidR="00B85D48" w:rsidRPr="008723CA" w:rsidRDefault="00B85D48" w:rsidP="00B85D4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6B35D7" w14:textId="4F4D2FF5" w:rsidR="00B85D48" w:rsidRPr="007C1777" w:rsidRDefault="00B85D48" w:rsidP="00B85D4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S5-226890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FD222B" w14:textId="5F35B7EC" w:rsidR="00B85D48" w:rsidRPr="007C1777" w:rsidRDefault="00B85D48" w:rsidP="00B85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28.912 v1.1.0 on Study on enhanced intent driven management services for mobile networks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1493C7" w14:textId="2ADDC47C" w:rsidR="00B85D48" w:rsidRPr="008723CA" w:rsidRDefault="00B85D48" w:rsidP="00B85D4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76100F" w14:textId="18C7842B" w:rsidR="00B85D48" w:rsidRPr="008723CA" w:rsidRDefault="00B85D48" w:rsidP="00B85D4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52F653" w14:textId="18225E2D" w:rsidR="00B85D48" w:rsidRPr="008723CA" w:rsidRDefault="00B85D48" w:rsidP="00B85D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C0B70D" w14:textId="6061FD96" w:rsidR="00B85D48" w:rsidRPr="00AF1FD0" w:rsidRDefault="00B85D48" w:rsidP="00B85D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3B52F3" w14:textId="0825B97C" w:rsidR="00B85D48" w:rsidRPr="008723CA" w:rsidRDefault="00B85D48" w:rsidP="00B85D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36" w:author="Thomas Tovinger" w:date="2022-11-30T01:32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EA1D54" w14:textId="2A498F82" w:rsidR="00B85D48" w:rsidRPr="008723CA" w:rsidRDefault="00B85D48" w:rsidP="00B85D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37" w:author="Thomas Tovinger" w:date="2022-11-30T01:32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1A6754" w:rsidRPr="00401776" w14:paraId="49E9B960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3DC03B" w14:textId="39262529" w:rsidR="001A6754" w:rsidRPr="008723CA" w:rsidRDefault="001A6754" w:rsidP="001A675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048B5A" w14:textId="076C70F0" w:rsidR="001A6754" w:rsidRPr="007C1777" w:rsidRDefault="001A6754" w:rsidP="001A67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S5-226891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62AF1A" w14:textId="66354EE6" w:rsidR="001A6754" w:rsidRPr="007C1777" w:rsidRDefault="001A6754" w:rsidP="001A675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28.913 v0.4.0 on Study on new aspects of EE for 5G networks phase 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E41CCA" w14:textId="2EB25695" w:rsidR="001A6754" w:rsidRPr="008723CA" w:rsidRDefault="001A6754" w:rsidP="001A67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0312889" w14:textId="4F4F4D84" w:rsidR="001A6754" w:rsidRPr="008723CA" w:rsidRDefault="001A6754" w:rsidP="001A675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ECCE42" w14:textId="3788AEAF" w:rsidR="001A6754" w:rsidRPr="008723CA" w:rsidRDefault="001A6754" w:rsidP="001A67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B1A68C" w14:textId="7E67D375" w:rsidR="001A6754" w:rsidRPr="00AF1FD0" w:rsidRDefault="001A6754" w:rsidP="001A67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4F2A44" w14:textId="4CE476DA" w:rsidR="001A6754" w:rsidRPr="008723CA" w:rsidRDefault="001A6754" w:rsidP="001A67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38" w:author="Thomas Tovinger" w:date="2022-11-30T01:33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551A4" w14:textId="73B062F5" w:rsidR="001A6754" w:rsidRPr="008723CA" w:rsidRDefault="001A6754" w:rsidP="001A67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39" w:author="Thomas Tovinger" w:date="2022-11-30T01:33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060635" w:rsidRPr="00401776" w14:paraId="1F67D515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B47267" w14:textId="305DA116" w:rsidR="00060635" w:rsidRPr="008723CA" w:rsidRDefault="00060635" w:rsidP="000606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958E17" w14:textId="12F9A48F" w:rsidR="00060635" w:rsidRPr="007C1777" w:rsidRDefault="00060635" w:rsidP="0006063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S5-226892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78FCCB" w14:textId="0E2AB414" w:rsidR="00060635" w:rsidRPr="007C1777" w:rsidRDefault="00060635" w:rsidP="00060635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28.925 v0.9.0 on Study on enhancement of service based management architecture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86DBED" w14:textId="174B2A9A" w:rsidR="00060635" w:rsidRPr="008723CA" w:rsidRDefault="00060635" w:rsidP="0006063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8AFE751" w14:textId="39AE066D" w:rsidR="00060635" w:rsidRPr="008723CA" w:rsidRDefault="00060635" w:rsidP="0006063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49EE90" w14:textId="4730DD9C" w:rsidR="00060635" w:rsidRPr="008723CA" w:rsidRDefault="00060635" w:rsidP="0006063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51BF82" w14:textId="70282AAF" w:rsidR="00060635" w:rsidRPr="00AF1FD0" w:rsidRDefault="00060635" w:rsidP="0006063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2CDD15" w14:textId="4868B48A" w:rsidR="00060635" w:rsidRPr="008723CA" w:rsidRDefault="00060635" w:rsidP="0006063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40" w:author="Thomas Tovinger" w:date="2022-11-30T01:34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2A3609" w14:textId="73E300E0" w:rsidR="00060635" w:rsidRPr="008723CA" w:rsidRDefault="00060635" w:rsidP="0006063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41" w:author="Thomas Tovinger" w:date="2022-11-30T01:34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C55230" w:rsidRPr="00401776" w14:paraId="4A14237A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8ABAED" w14:textId="6F57AD9D" w:rsidR="00C55230" w:rsidRPr="008723CA" w:rsidRDefault="00C55230" w:rsidP="00C5523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lastRenderedPageBreak/>
              <w:t>6.3.13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43AC34" w14:textId="77777777" w:rsidR="00C55230" w:rsidRDefault="00C55230" w:rsidP="00C5523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S5-227064 </w:t>
            </w:r>
          </w:p>
          <w:p w14:paraId="7331FF25" w14:textId="451A9E9C" w:rsidR="00C55230" w:rsidRPr="003F1E49" w:rsidRDefault="00C55230" w:rsidP="00C5523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(package with 7064/7065/ 6804/6805)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16219B" w14:textId="1879E970" w:rsidR="00C55230" w:rsidRPr="007C1777" w:rsidRDefault="00C55230" w:rsidP="00C55230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Rel-18 CR TS 28.622 add excess packet delay threshold for signalling-based and management-based MDT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141831" w14:textId="17FD1B66" w:rsidR="00C55230" w:rsidRPr="008723CA" w:rsidRDefault="00C55230" w:rsidP="00C55230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Huawei, Ericsson, 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9F0E452" w14:textId="6410C3E3" w:rsidR="00C55230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73F36E" w14:textId="351BC8A8" w:rsidR="00C55230" w:rsidRPr="008723CA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4EB468" w14:textId="4FFA6D17" w:rsidR="00C55230" w:rsidRPr="006C1E19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6BAD69" w14:textId="7953E983" w:rsidR="00C55230" w:rsidRPr="008723CA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42" w:author="Thomas Tovinger" w:date="2022-11-30T01:36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E84E63" w14:textId="23324DFD" w:rsidR="00C55230" w:rsidRPr="008723CA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43" w:author="Thomas Tovinger" w:date="2022-11-30T01:36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C55230" w:rsidRPr="00401776" w14:paraId="3CEF42F6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A1CE60" w14:textId="7237BF44" w:rsidR="00C55230" w:rsidRPr="008723CA" w:rsidRDefault="00C55230" w:rsidP="00C5523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6.3.13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CC1E64" w14:textId="77777777" w:rsidR="00C55230" w:rsidRDefault="00C55230" w:rsidP="00C5523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S5-227065</w:t>
            </w:r>
          </w:p>
          <w:p w14:paraId="3776DE31" w14:textId="53B6A6BD" w:rsidR="00C55230" w:rsidRPr="007C1777" w:rsidRDefault="00C55230" w:rsidP="00C55230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(package with 7064/7065/ 6804/6805)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36C2CF" w14:textId="3A3380A6" w:rsidR="00C55230" w:rsidRPr="007C1777" w:rsidRDefault="00C55230" w:rsidP="00C55230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Rel-18 CR TS 28.623 add excess packet delay threshold for signalling-based and management-based MDT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DC6FAA" w14:textId="64DB40F6" w:rsidR="00C55230" w:rsidRPr="008723CA" w:rsidRDefault="00C55230" w:rsidP="00C55230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Huawei, Ericsson, 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CB4BF3F" w14:textId="4A580358" w:rsidR="00C55230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19C2B4" w14:textId="5C51C4D4" w:rsidR="00C55230" w:rsidRPr="008723CA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4F661C" w14:textId="253D98A6" w:rsidR="00C55230" w:rsidRPr="006C1E19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0CF73E" w14:textId="545D95B7" w:rsidR="00C55230" w:rsidRPr="008723CA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44" w:author="Thomas Tovinger" w:date="2022-11-30T01:36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75F2C4" w14:textId="254563F3" w:rsidR="00C55230" w:rsidRPr="008723CA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45" w:author="Thomas Tovinger" w:date="2022-11-30T01:36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C55230" w:rsidRPr="00401776" w14:paraId="77AB7539" w14:textId="77777777" w:rsidTr="00605DE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860C29" w14:textId="77777777" w:rsidR="00C55230" w:rsidRPr="008723CA" w:rsidRDefault="00C55230" w:rsidP="00C5523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6.3.13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A4BCE9" w14:textId="77777777" w:rsidR="00C55230" w:rsidRDefault="00C55230" w:rsidP="00C5523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S5-226804</w:t>
            </w:r>
          </w:p>
          <w:p w14:paraId="3E8D8285" w14:textId="27EFE673" w:rsidR="00C55230" w:rsidRPr="007C1777" w:rsidRDefault="00C55230" w:rsidP="00C55230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(package with 7064/7065/ 6804/6805)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D50B72" w14:textId="77777777" w:rsidR="00C55230" w:rsidRPr="007C1777" w:rsidRDefault="00C55230" w:rsidP="00C5523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Rel-17 CR TS 28.622 add excess packet delay threshold for signalling-based and management-based MDT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24FA2A" w14:textId="77777777" w:rsidR="00C55230" w:rsidRPr="008723CA" w:rsidRDefault="00C55230" w:rsidP="00C55230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Huawei, Ericsson, 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A9E10B9" w14:textId="77777777" w:rsidR="00C55230" w:rsidRPr="008723CA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45F87" w14:textId="77777777" w:rsidR="00C55230" w:rsidRPr="008723CA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6017B1C" w14:textId="77777777" w:rsidR="00C55230" w:rsidRPr="00AF1FD0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DCBC6F" w14:textId="437F5D99" w:rsidR="00C55230" w:rsidRPr="008723CA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46" w:author="Thomas Tovinger" w:date="2022-11-30T01:36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35D14E" w14:textId="0836A1CF" w:rsidR="00C55230" w:rsidRPr="008723CA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47" w:author="Thomas Tovinger" w:date="2022-11-30T01:36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C55230" w:rsidRPr="00401776" w14:paraId="1CC15972" w14:textId="77777777" w:rsidTr="00605DE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BD0E63" w14:textId="77777777" w:rsidR="00C55230" w:rsidRPr="008723CA" w:rsidRDefault="00C55230" w:rsidP="00C5523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6.3.13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B30912" w14:textId="77777777" w:rsidR="00C55230" w:rsidRDefault="00C55230" w:rsidP="00C5523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S5-226805</w:t>
            </w:r>
          </w:p>
          <w:p w14:paraId="7ADD970C" w14:textId="586FE861" w:rsidR="00C55230" w:rsidRPr="007C1777" w:rsidRDefault="00C55230" w:rsidP="00C55230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(package with 7064/7065/ 6804/6805)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F89236" w14:textId="77777777" w:rsidR="00C55230" w:rsidRPr="007C1777" w:rsidRDefault="00C55230" w:rsidP="00C5523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Rel-17 CR TS 28.623 add excess packet delay threshold for signalling-based and management-based MDT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0DD5FE" w14:textId="77777777" w:rsidR="00C55230" w:rsidRPr="008723CA" w:rsidRDefault="00C55230" w:rsidP="00C55230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Huawei, Ericsson, 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5D749D7" w14:textId="77777777" w:rsidR="00C55230" w:rsidRPr="008723CA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388B68" w14:textId="77777777" w:rsidR="00C55230" w:rsidRPr="008723CA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48E781" w14:textId="77777777" w:rsidR="00C55230" w:rsidRPr="00AF1FD0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E607B8" w14:textId="76DC3DA4" w:rsidR="00C55230" w:rsidRPr="008723CA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48" w:author="Thomas Tovinger" w:date="2022-11-30T01:36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C2FF19" w14:textId="7A35A819" w:rsidR="00C55230" w:rsidRPr="008723CA" w:rsidRDefault="00C55230" w:rsidP="00C5523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49" w:author="Thomas Tovinger" w:date="2022-11-30T01:36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EA0EAB" w:rsidRPr="00401776" w14:paraId="224300E0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E8B7A6" w14:textId="2D8528FA" w:rsidR="00EA0EAB" w:rsidRPr="008723CA" w:rsidRDefault="00EA0EAB" w:rsidP="00EA0EA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6.8.9.2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DA44CE" w14:textId="6881C8C6" w:rsidR="00EA0EAB" w:rsidRPr="007C1777" w:rsidRDefault="00EA0EAB" w:rsidP="00EA0EA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S5-227085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8E6316" w14:textId="5600387C" w:rsidR="00EA0EAB" w:rsidRPr="007C1777" w:rsidRDefault="00EA0EAB" w:rsidP="00EA0EA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28.842 v0.1.0 on Study on data management phase 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7C0B14" w14:textId="6183BDBE" w:rsidR="00EA0EAB" w:rsidRPr="008723CA" w:rsidRDefault="00EA0EAB" w:rsidP="00EA0EA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Nokia, Nokia Shanghai Bell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1C1A7B5" w14:textId="161313EB" w:rsidR="00EA0EAB" w:rsidRDefault="00EA0EAB" w:rsidP="00EA0EA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D4B6906" w14:textId="5BA7E259" w:rsidR="00EA0EAB" w:rsidRPr="00E7088F" w:rsidRDefault="00EA0EAB" w:rsidP="00EA0EA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08F3B5" w14:textId="2A31C997" w:rsidR="00EA0EAB" w:rsidRPr="006C1E19" w:rsidRDefault="00EA0EAB" w:rsidP="00EA0EA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7A4024" w14:textId="6C1EA4F0" w:rsidR="00EA0EAB" w:rsidRPr="008723CA" w:rsidRDefault="00EA0EAB" w:rsidP="00EA0EA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50" w:author="Thomas Tovinger" w:date="2022-11-30T01:37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FB99AA" w14:textId="6EAA81CC" w:rsidR="00EA0EAB" w:rsidRPr="008723CA" w:rsidRDefault="00EA0EAB" w:rsidP="00EA0EA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51" w:author="Thomas Tovinger" w:date="2022-11-30T01:37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94558F" w:rsidRPr="00401776" w14:paraId="29386D84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B15CCB" w14:textId="74EFD571" w:rsidR="0094558F" w:rsidRPr="008723CA" w:rsidRDefault="0094558F" w:rsidP="0094558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6.5.2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41AE5C" w14:textId="2FDC3D4C" w:rsidR="0094558F" w:rsidRPr="007C1777" w:rsidRDefault="0094558F" w:rsidP="0094558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S5-227086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CAFEB9" w14:textId="2F286028" w:rsidR="0094558F" w:rsidRPr="007C1777" w:rsidRDefault="0094558F" w:rsidP="0094558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CR for TS 28.622 for Rel-18 WI AdNRM_ph2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9AF06D" w14:textId="3AFDA650" w:rsidR="0094558F" w:rsidRPr="008723CA" w:rsidRDefault="0094558F" w:rsidP="0094558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8064AC2" w14:textId="2FE2255A" w:rsidR="0094558F" w:rsidRDefault="0094558F" w:rsidP="0094558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6EC10D" w14:textId="65C9C85F" w:rsidR="0094558F" w:rsidRPr="008723CA" w:rsidRDefault="0094558F" w:rsidP="0094558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F101FE" w14:textId="530F611F" w:rsidR="0094558F" w:rsidRPr="006C1E19" w:rsidRDefault="0094558F" w:rsidP="0094558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E620D3" w14:textId="6DF06ABC" w:rsidR="0094558F" w:rsidRPr="008723CA" w:rsidRDefault="0094558F" w:rsidP="0094558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52" w:author="Thomas Tovinger" w:date="2022-11-30T01:38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86174A" w14:textId="4695BCF8" w:rsidR="0094558F" w:rsidRPr="008723CA" w:rsidRDefault="0094558F" w:rsidP="0094558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53" w:author="Thomas Tovinger" w:date="2022-11-30T01:38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 xml:space="preserve"> approved</w:t>
              </w:r>
            </w:ins>
          </w:p>
        </w:tc>
      </w:tr>
      <w:tr w:rsidR="002E4D5F" w:rsidRPr="00401776" w14:paraId="56BFB548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CE2FB3" w14:textId="11BFC2D1" w:rsidR="002E4D5F" w:rsidRPr="008723CA" w:rsidRDefault="002E4D5F" w:rsidP="002E4D5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6.5.2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08E28F" w14:textId="04A18C98" w:rsidR="002E4D5F" w:rsidRPr="007C1777" w:rsidRDefault="002E4D5F" w:rsidP="002E4D5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S5-227087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E85D97" w14:textId="449B4D54" w:rsidR="002E4D5F" w:rsidRPr="007C1777" w:rsidRDefault="002E4D5F" w:rsidP="002E4D5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CR for TS 28.623 for Rel-18 WI AdNRM_ph2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5B5B4C" w14:textId="14F26C81" w:rsidR="002E4D5F" w:rsidRPr="008723CA" w:rsidRDefault="002E4D5F" w:rsidP="002E4D5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CA4C99" w14:textId="3339544D" w:rsidR="002E4D5F" w:rsidRDefault="002E4D5F" w:rsidP="002E4D5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E96931" w14:textId="77E6BF2C" w:rsidR="002E4D5F" w:rsidRPr="008723CA" w:rsidRDefault="002E4D5F" w:rsidP="002E4D5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54DF2" w14:textId="100DD61B" w:rsidR="002E4D5F" w:rsidRPr="006C1E19" w:rsidRDefault="002E4D5F" w:rsidP="002E4D5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3C3241" w14:textId="13021448" w:rsidR="002E4D5F" w:rsidRPr="008723CA" w:rsidRDefault="002E4D5F" w:rsidP="002E4D5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54" w:author="Thomas Tovinger" w:date="2022-11-30T01:38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60AC52" w14:textId="51D0C3F4" w:rsidR="002E4D5F" w:rsidRPr="008723CA" w:rsidRDefault="002E4D5F" w:rsidP="002E4D5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55" w:author="Thomas Tovinger" w:date="2022-11-30T01:38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9A09DD" w:rsidRPr="00401776" w14:paraId="2CDFFD5C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9A6FCA" w14:textId="3963D3BB" w:rsidR="009A09DD" w:rsidRPr="008723CA" w:rsidRDefault="009A09DD" w:rsidP="009A09D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6.5.3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BF49B0" w14:textId="45BE8AE5" w:rsidR="009A09DD" w:rsidRPr="007C1777" w:rsidRDefault="009A09DD" w:rsidP="009A09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S5-227088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7AAC59" w14:textId="39E3447D" w:rsidR="009A09DD" w:rsidRPr="007C1777" w:rsidRDefault="009A09DD" w:rsidP="009A09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CR for TS 28.538 for Rel-18 WI eECM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3289C7" w14:textId="5EC74C52" w:rsidR="009A09DD" w:rsidRPr="008723CA" w:rsidRDefault="009A09DD" w:rsidP="009A09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Samsung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1DC8105" w14:textId="1EC7C89F" w:rsidR="009A09DD" w:rsidRDefault="009A09DD" w:rsidP="009A09D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4E5B9C" w14:textId="5F6AB2F3" w:rsidR="009A09DD" w:rsidRPr="008723CA" w:rsidRDefault="009A09DD" w:rsidP="009A09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1D2B64" w14:textId="7DDB763D" w:rsidR="009A09DD" w:rsidRPr="006C1E19" w:rsidRDefault="009A09DD" w:rsidP="009A09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168340" w14:textId="57E5DD04" w:rsidR="009A09DD" w:rsidRPr="008723CA" w:rsidRDefault="009A09DD" w:rsidP="009A09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56" w:author="Thomas Tovinger" w:date="2022-11-30T01:41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B5FE0D" w14:textId="2E1005C3" w:rsidR="009A09DD" w:rsidRPr="008723CA" w:rsidRDefault="00FE046E" w:rsidP="009A09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57" w:author="Thomas Tovinger" w:date="2022-11-30T01:41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S5-22</w:t>
              </w:r>
              <w:r w:rsidR="009A09DD"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7088</w:t>
              </w:r>
              <w:r w:rsidR="009A09DD"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 xml:space="preserve"> approved</w:t>
              </w:r>
            </w:ins>
          </w:p>
        </w:tc>
      </w:tr>
      <w:tr w:rsidR="009A09DD" w:rsidRPr="00401776" w14:paraId="3E4356A5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9A09DD" w:rsidRPr="00661374" w:rsidRDefault="009A09DD" w:rsidP="009A09D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9A09DD" w:rsidRPr="007C1777" w:rsidRDefault="009A09DD" w:rsidP="009A09D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9A09DD" w:rsidRPr="007C1777" w:rsidRDefault="009A09DD" w:rsidP="009A09D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9A09DD" w:rsidRPr="008723CA" w:rsidRDefault="009A09DD" w:rsidP="009A09D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9A09DD" w:rsidRPr="008723CA" w:rsidRDefault="009A09DD" w:rsidP="009A09D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9A09DD" w:rsidRPr="008723CA" w:rsidRDefault="009A09DD" w:rsidP="009A09D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E1FB30" w14:textId="4CBF794A" w:rsidR="009A09DD" w:rsidRPr="008723CA" w:rsidRDefault="009A09DD" w:rsidP="009A09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9A09DD" w:rsidRPr="008723CA" w:rsidRDefault="009A09DD" w:rsidP="009A09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9A09DD" w:rsidRPr="008723CA" w:rsidRDefault="009A09DD" w:rsidP="009A09D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E313EB" w:rsidRPr="00401776" w14:paraId="0F1AAC91" w14:textId="77777777" w:rsidTr="009F217D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E609D4" w14:textId="77777777" w:rsidR="00E313EB" w:rsidRPr="008723CA" w:rsidRDefault="00E313EB" w:rsidP="00E313E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7.5.1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13DCA9" w14:textId="77777777" w:rsidR="00E313EB" w:rsidRPr="007C1777" w:rsidRDefault="00E313EB" w:rsidP="00E313EB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color w:val="000000"/>
                <w:lang w:eastAsia="en-GB"/>
              </w:rPr>
              <w:t>S5-227089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0526A5" w14:textId="77777777" w:rsidR="00E313EB" w:rsidRPr="007C1777" w:rsidRDefault="00E313EB" w:rsidP="00E313EB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lang w:eastAsia="en-GB"/>
              </w:rPr>
              <w:t>Draft TR 32.847 v1.5.0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A86D52" w14:textId="77777777" w:rsidR="00E313EB" w:rsidRPr="00661374" w:rsidRDefault="00E313EB" w:rsidP="00E313E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lang w:eastAsia="en-GB"/>
              </w:rPr>
              <w:t>MATRIXX Software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76B369" w14:textId="77777777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CDAE11" w14:textId="1D51F5DA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9BA3BC" w14:textId="6D4569CE" w:rsidR="00E313EB" w:rsidRPr="006C1E19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E529CE" w14:textId="16533F33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58" w:author="Thomas Tovinger" w:date="2022-11-30T01:42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819AC1" w14:textId="3F028A62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59" w:author="Thomas Tovinger" w:date="2022-11-30T01:42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 xml:space="preserve"> approved</w:t>
              </w:r>
            </w:ins>
          </w:p>
        </w:tc>
      </w:tr>
      <w:tr w:rsidR="00E313EB" w:rsidRPr="00401776" w14:paraId="789BBA1F" w14:textId="77777777" w:rsidTr="009F217D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8842A5" w14:textId="77777777" w:rsidR="00E313EB" w:rsidRPr="008723CA" w:rsidRDefault="00E313EB" w:rsidP="00E313E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7.5.2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719B1E" w14:textId="77777777" w:rsidR="00E313EB" w:rsidRPr="007C1777" w:rsidRDefault="00E313EB" w:rsidP="00E313E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S5-226679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58AC4E" w14:textId="77777777" w:rsidR="00E313EB" w:rsidRPr="007C1777" w:rsidRDefault="00E313EB" w:rsidP="00E313E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28.826 v1.1.0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D72771" w14:textId="77777777" w:rsidR="00E313EB" w:rsidRPr="008723CA" w:rsidRDefault="00E313EB" w:rsidP="00E313E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Ericsson LM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E1104AD" w14:textId="77777777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ED2688" w14:textId="75F35CF8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EC0665" w14:textId="1AF8F6DA" w:rsidR="00E313EB" w:rsidRPr="00AF1FD0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BE4C7A" w14:textId="047DB8E5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60" w:author="Thomas Tovinger" w:date="2022-11-30T01:42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889A7F" w14:textId="662AE9DA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61" w:author="Thomas Tovinger" w:date="2022-11-30T01:42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E313EB" w:rsidRPr="00401776" w14:paraId="310E8E68" w14:textId="77777777" w:rsidTr="009F217D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403C1D" w14:textId="77777777" w:rsidR="00E313EB" w:rsidRPr="008723CA" w:rsidRDefault="00E313EB" w:rsidP="00E313E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7.5.3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4ED9F7" w14:textId="77777777" w:rsidR="00E313EB" w:rsidRPr="007C1777" w:rsidRDefault="00E313EB" w:rsidP="00E313E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S5-226680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0C7966" w14:textId="77777777" w:rsidR="00E313EB" w:rsidRPr="007C1777" w:rsidRDefault="00E313EB" w:rsidP="00E313E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28.827 v1.5.0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9A1F64" w14:textId="77777777" w:rsidR="00E313EB" w:rsidRPr="008723CA" w:rsidRDefault="00E313EB" w:rsidP="00E313E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Ericsson LM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4B2FF64" w14:textId="77777777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1FC84C9" w14:textId="557DDD1A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7EC466" w14:textId="5C22DC24" w:rsidR="00E313EB" w:rsidRPr="00AF1FD0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414B6E" w14:textId="56D6F389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62" w:author="Thomas Tovinger" w:date="2022-11-30T01:42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794A7" w14:textId="0F49ACE2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63" w:author="Thomas Tovinger" w:date="2022-11-30T01:42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E313EB" w:rsidRPr="00401776" w14:paraId="5AC380BB" w14:textId="77777777" w:rsidTr="009F217D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79E70D" w14:textId="77777777" w:rsidR="00E313EB" w:rsidRPr="008723CA" w:rsidRDefault="00E313EB" w:rsidP="00E313E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7.5.4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A1AB32" w14:textId="77777777" w:rsidR="00E313EB" w:rsidRPr="007C1777" w:rsidRDefault="00E313EB" w:rsidP="00E313E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S5-226681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319653" w14:textId="77777777" w:rsidR="00E313EB" w:rsidRPr="007C1777" w:rsidRDefault="00E313EB" w:rsidP="00E313E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28.828 v1.1.0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60BCF9" w14:textId="77777777" w:rsidR="00E313EB" w:rsidRPr="008723CA" w:rsidRDefault="00E313EB" w:rsidP="00E313E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D3E9FF4" w14:textId="77777777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8B4B74" w14:textId="4442EC5F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DA65B2" w14:textId="40642DD7" w:rsidR="00E313EB" w:rsidRPr="00AF1FD0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7C6595" w14:textId="446B93DD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64" w:author="Thomas Tovinger" w:date="2022-11-30T01:42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51F226" w14:textId="6E1466EA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65" w:author="Thomas Tovinger" w:date="2022-11-30T01:42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E313EB" w:rsidRPr="00401776" w14:paraId="4F621605" w14:textId="77777777" w:rsidTr="009F217D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74A176" w14:textId="77777777" w:rsidR="00E313EB" w:rsidRPr="008723CA" w:rsidRDefault="00E313EB" w:rsidP="00E313E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7.5.5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31BA9" w14:textId="77777777" w:rsidR="00E313EB" w:rsidRPr="007C1777" w:rsidRDefault="00E313EB" w:rsidP="00E313E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S5-226682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28FC88" w14:textId="77777777" w:rsidR="00E313EB" w:rsidRPr="007C1777" w:rsidRDefault="00E313EB" w:rsidP="00E313E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28.839 v0.3.0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6CDAF4" w14:textId="77777777" w:rsidR="00E313EB" w:rsidRPr="008723CA" w:rsidRDefault="00E313EB" w:rsidP="00E313E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C188B8D" w14:textId="77777777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AE4996" w14:textId="2C763024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Nov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49BD28" w14:textId="5E3F65FF" w:rsidR="00E313EB" w:rsidRPr="00AF1FD0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 Nov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22: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EA942E" w14:textId="17B122E9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66" w:author="Thomas Tovinger" w:date="2022-11-30T01:42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29 Nov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436AB9" w14:textId="01950F6D" w:rsidR="00E313EB" w:rsidRPr="008723CA" w:rsidRDefault="00E313EB" w:rsidP="00E313E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67" w:author="Thomas Tovinger" w:date="2022-11-30T01:42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27847" w14:textId="77777777" w:rsidR="00384272" w:rsidRDefault="00384272">
      <w:r>
        <w:separator/>
      </w:r>
    </w:p>
  </w:endnote>
  <w:endnote w:type="continuationSeparator" w:id="0">
    <w:p w14:paraId="44255A2C" w14:textId="77777777" w:rsidR="00384272" w:rsidRDefault="00384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4F3DF" w14:textId="77777777" w:rsidR="00384272" w:rsidRDefault="00384272">
      <w:r>
        <w:separator/>
      </w:r>
    </w:p>
  </w:footnote>
  <w:footnote w:type="continuationSeparator" w:id="0">
    <w:p w14:paraId="05F21AF7" w14:textId="77777777" w:rsidR="00384272" w:rsidRDefault="00384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7"/>
  </w:num>
  <w:num w:numId="9">
    <w:abstractNumId w:val="21"/>
  </w:num>
  <w:num w:numId="10">
    <w:abstractNumId w:val="24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3"/>
  </w:num>
  <w:num w:numId="22">
    <w:abstractNumId w:val="19"/>
  </w:num>
  <w:num w:numId="23">
    <w:abstractNumId w:val="22"/>
  </w:num>
  <w:num w:numId="24">
    <w:abstractNumId w:val="17"/>
  </w:num>
  <w:num w:numId="25">
    <w:abstractNumId w:val="26"/>
  </w:num>
  <w:num w:numId="26">
    <w:abstractNumId w:val="14"/>
  </w:num>
  <w:num w:numId="27">
    <w:abstractNumId w:val="25"/>
  </w:num>
  <w:num w:numId="28">
    <w:abstractNumId w:val="1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AD" w15:userId="S::thomas.tovinger@ericsson.com::d52090d9-82c6-45ae-b052-95c46e96cc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32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711"/>
    <w:rsid w:val="00007B22"/>
    <w:rsid w:val="00010047"/>
    <w:rsid w:val="000112D0"/>
    <w:rsid w:val="00011438"/>
    <w:rsid w:val="000116A9"/>
    <w:rsid w:val="00011813"/>
    <w:rsid w:val="0001203B"/>
    <w:rsid w:val="00012497"/>
    <w:rsid w:val="000124CB"/>
    <w:rsid w:val="000128BE"/>
    <w:rsid w:val="000138FB"/>
    <w:rsid w:val="000139E7"/>
    <w:rsid w:val="000139E8"/>
    <w:rsid w:val="00014278"/>
    <w:rsid w:val="000142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6213"/>
    <w:rsid w:val="00036BB1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ABB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635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957"/>
    <w:rsid w:val="000930C8"/>
    <w:rsid w:val="00093593"/>
    <w:rsid w:val="0009361C"/>
    <w:rsid w:val="00093A6F"/>
    <w:rsid w:val="00093B25"/>
    <w:rsid w:val="000968EB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4050"/>
    <w:rsid w:val="000B469D"/>
    <w:rsid w:val="000B4A81"/>
    <w:rsid w:val="000B4B22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A65"/>
    <w:rsid w:val="000D4AE0"/>
    <w:rsid w:val="000D53A3"/>
    <w:rsid w:val="000D740C"/>
    <w:rsid w:val="000D7D6E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7AD"/>
    <w:rsid w:val="000E70B2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745D"/>
    <w:rsid w:val="00107899"/>
    <w:rsid w:val="00107F94"/>
    <w:rsid w:val="00110646"/>
    <w:rsid w:val="0011093E"/>
    <w:rsid w:val="00111689"/>
    <w:rsid w:val="00111903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7F4"/>
    <w:rsid w:val="001429B2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E23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708"/>
    <w:rsid w:val="0016182D"/>
    <w:rsid w:val="001623CE"/>
    <w:rsid w:val="00162529"/>
    <w:rsid w:val="00163A23"/>
    <w:rsid w:val="001649A5"/>
    <w:rsid w:val="00164B64"/>
    <w:rsid w:val="001655E4"/>
    <w:rsid w:val="001664F3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724"/>
    <w:rsid w:val="00190833"/>
    <w:rsid w:val="00190C7E"/>
    <w:rsid w:val="0019117E"/>
    <w:rsid w:val="00191AC4"/>
    <w:rsid w:val="00191E10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B0A38"/>
    <w:rsid w:val="001B0E9C"/>
    <w:rsid w:val="001B1015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7145"/>
    <w:rsid w:val="00207269"/>
    <w:rsid w:val="002072B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57BE"/>
    <w:rsid w:val="00226CC2"/>
    <w:rsid w:val="00227950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FF1"/>
    <w:rsid w:val="0028024F"/>
    <w:rsid w:val="00280653"/>
    <w:rsid w:val="00280B0D"/>
    <w:rsid w:val="00280DDA"/>
    <w:rsid w:val="00280ECD"/>
    <w:rsid w:val="002813C1"/>
    <w:rsid w:val="00281467"/>
    <w:rsid w:val="00281D82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B16"/>
    <w:rsid w:val="002B0D67"/>
    <w:rsid w:val="002B10E7"/>
    <w:rsid w:val="002B177B"/>
    <w:rsid w:val="002B1A94"/>
    <w:rsid w:val="002B1C83"/>
    <w:rsid w:val="002B2247"/>
    <w:rsid w:val="002B2E1E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CD2"/>
    <w:rsid w:val="002D0E2B"/>
    <w:rsid w:val="002D120E"/>
    <w:rsid w:val="002D1AA3"/>
    <w:rsid w:val="002D1AD2"/>
    <w:rsid w:val="002D1E3E"/>
    <w:rsid w:val="002D20E8"/>
    <w:rsid w:val="002D2A2C"/>
    <w:rsid w:val="002D494F"/>
    <w:rsid w:val="002D4C3E"/>
    <w:rsid w:val="002D57C1"/>
    <w:rsid w:val="002D5C69"/>
    <w:rsid w:val="002D6CFF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4D5F"/>
    <w:rsid w:val="002E56E3"/>
    <w:rsid w:val="002E5894"/>
    <w:rsid w:val="002E5C08"/>
    <w:rsid w:val="002E61E5"/>
    <w:rsid w:val="002E6768"/>
    <w:rsid w:val="002E67A8"/>
    <w:rsid w:val="002E7D20"/>
    <w:rsid w:val="002E7F45"/>
    <w:rsid w:val="002F059E"/>
    <w:rsid w:val="002F09A9"/>
    <w:rsid w:val="002F159A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51"/>
    <w:rsid w:val="00304C69"/>
    <w:rsid w:val="00305A52"/>
    <w:rsid w:val="00305D88"/>
    <w:rsid w:val="00306331"/>
    <w:rsid w:val="00306676"/>
    <w:rsid w:val="003069C9"/>
    <w:rsid w:val="00307416"/>
    <w:rsid w:val="00310E73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2394"/>
    <w:rsid w:val="003331F4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7F0"/>
    <w:rsid w:val="00360AE6"/>
    <w:rsid w:val="00361495"/>
    <w:rsid w:val="003618D9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441"/>
    <w:rsid w:val="003745B1"/>
    <w:rsid w:val="00374EAB"/>
    <w:rsid w:val="00374F0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40F8"/>
    <w:rsid w:val="003951D6"/>
    <w:rsid w:val="00395CB6"/>
    <w:rsid w:val="00395D46"/>
    <w:rsid w:val="0039610D"/>
    <w:rsid w:val="003965D0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ECE"/>
    <w:rsid w:val="003C201D"/>
    <w:rsid w:val="003C3658"/>
    <w:rsid w:val="003C36CC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821"/>
    <w:rsid w:val="003F7B3C"/>
    <w:rsid w:val="003F7C57"/>
    <w:rsid w:val="00400068"/>
    <w:rsid w:val="00400D20"/>
    <w:rsid w:val="004010A1"/>
    <w:rsid w:val="00401776"/>
    <w:rsid w:val="00401870"/>
    <w:rsid w:val="004021AB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AF2"/>
    <w:rsid w:val="00406087"/>
    <w:rsid w:val="004060B7"/>
    <w:rsid w:val="00406FCE"/>
    <w:rsid w:val="0040749A"/>
    <w:rsid w:val="00407DA1"/>
    <w:rsid w:val="00407DD9"/>
    <w:rsid w:val="00411350"/>
    <w:rsid w:val="00412129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0AC"/>
    <w:rsid w:val="00443702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170"/>
    <w:rsid w:val="00446D77"/>
    <w:rsid w:val="0044759F"/>
    <w:rsid w:val="00447B68"/>
    <w:rsid w:val="0045006C"/>
    <w:rsid w:val="00450783"/>
    <w:rsid w:val="004509E6"/>
    <w:rsid w:val="00450AD6"/>
    <w:rsid w:val="00450E67"/>
    <w:rsid w:val="004514E2"/>
    <w:rsid w:val="0045153C"/>
    <w:rsid w:val="00451DF9"/>
    <w:rsid w:val="00452F67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A18"/>
    <w:rsid w:val="00465305"/>
    <w:rsid w:val="00465438"/>
    <w:rsid w:val="00466816"/>
    <w:rsid w:val="00466BDA"/>
    <w:rsid w:val="00467126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D0A"/>
    <w:rsid w:val="004E5FC9"/>
    <w:rsid w:val="004E694C"/>
    <w:rsid w:val="004E6AB6"/>
    <w:rsid w:val="004E6CCE"/>
    <w:rsid w:val="004E7057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4B11"/>
    <w:rsid w:val="004F4B64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A82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3C6"/>
    <w:rsid w:val="00592449"/>
    <w:rsid w:val="00593B09"/>
    <w:rsid w:val="00594901"/>
    <w:rsid w:val="00594989"/>
    <w:rsid w:val="00594C76"/>
    <w:rsid w:val="00595B97"/>
    <w:rsid w:val="00595FDC"/>
    <w:rsid w:val="005965BB"/>
    <w:rsid w:val="00596672"/>
    <w:rsid w:val="005966C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9D3"/>
    <w:rsid w:val="005A3CFA"/>
    <w:rsid w:val="005A4C09"/>
    <w:rsid w:val="005A4C60"/>
    <w:rsid w:val="005A4D00"/>
    <w:rsid w:val="005A50C3"/>
    <w:rsid w:val="005A67A1"/>
    <w:rsid w:val="005A69E8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2ABE"/>
    <w:rsid w:val="005E2CB5"/>
    <w:rsid w:val="005E2CB6"/>
    <w:rsid w:val="005E30A9"/>
    <w:rsid w:val="005E35EC"/>
    <w:rsid w:val="005E3627"/>
    <w:rsid w:val="005E3DF2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EE3"/>
    <w:rsid w:val="005F536D"/>
    <w:rsid w:val="005F65F4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41B"/>
    <w:rsid w:val="00614A7B"/>
    <w:rsid w:val="00614BA8"/>
    <w:rsid w:val="00614DD9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341"/>
    <w:rsid w:val="00641920"/>
    <w:rsid w:val="00641AB0"/>
    <w:rsid w:val="0064200D"/>
    <w:rsid w:val="00642ABE"/>
    <w:rsid w:val="00642DD7"/>
    <w:rsid w:val="00643C08"/>
    <w:rsid w:val="006444C1"/>
    <w:rsid w:val="00644CA6"/>
    <w:rsid w:val="00644CD1"/>
    <w:rsid w:val="006450C5"/>
    <w:rsid w:val="0064522C"/>
    <w:rsid w:val="00645544"/>
    <w:rsid w:val="00645C76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972"/>
    <w:rsid w:val="00663C7C"/>
    <w:rsid w:val="006640FF"/>
    <w:rsid w:val="00665E9C"/>
    <w:rsid w:val="00666148"/>
    <w:rsid w:val="00666565"/>
    <w:rsid w:val="006669B4"/>
    <w:rsid w:val="00666CC7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4FE0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5234"/>
    <w:rsid w:val="00695324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CFF"/>
    <w:rsid w:val="006F3823"/>
    <w:rsid w:val="006F3A91"/>
    <w:rsid w:val="006F3BF7"/>
    <w:rsid w:val="006F46F4"/>
    <w:rsid w:val="006F472E"/>
    <w:rsid w:val="006F4797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CE9"/>
    <w:rsid w:val="0073150D"/>
    <w:rsid w:val="007317AF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F15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8D7"/>
    <w:rsid w:val="007759D6"/>
    <w:rsid w:val="007761D6"/>
    <w:rsid w:val="00776C3B"/>
    <w:rsid w:val="00776CA3"/>
    <w:rsid w:val="00777254"/>
    <w:rsid w:val="00777DB0"/>
    <w:rsid w:val="0078026D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24AC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111F"/>
    <w:rsid w:val="007C1735"/>
    <w:rsid w:val="007C1777"/>
    <w:rsid w:val="007C2370"/>
    <w:rsid w:val="007C2D69"/>
    <w:rsid w:val="007C2ECF"/>
    <w:rsid w:val="007C39E3"/>
    <w:rsid w:val="007C3FC3"/>
    <w:rsid w:val="007C4332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367"/>
    <w:rsid w:val="007D20F0"/>
    <w:rsid w:val="007D23C3"/>
    <w:rsid w:val="007D2C1E"/>
    <w:rsid w:val="007D2E66"/>
    <w:rsid w:val="007D3CD7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578"/>
    <w:rsid w:val="0080198D"/>
    <w:rsid w:val="008019B7"/>
    <w:rsid w:val="008019C7"/>
    <w:rsid w:val="00801DFF"/>
    <w:rsid w:val="00802DEB"/>
    <w:rsid w:val="008032C1"/>
    <w:rsid w:val="00804D4B"/>
    <w:rsid w:val="0080515E"/>
    <w:rsid w:val="0080589A"/>
    <w:rsid w:val="00805D19"/>
    <w:rsid w:val="00805E9E"/>
    <w:rsid w:val="00806217"/>
    <w:rsid w:val="00806541"/>
    <w:rsid w:val="00806B0B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F14"/>
    <w:rsid w:val="00831181"/>
    <w:rsid w:val="008313EE"/>
    <w:rsid w:val="008315AE"/>
    <w:rsid w:val="008320E2"/>
    <w:rsid w:val="00832825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507"/>
    <w:rsid w:val="008408CF"/>
    <w:rsid w:val="00840F2B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6FF5"/>
    <w:rsid w:val="00867102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113D"/>
    <w:rsid w:val="00881369"/>
    <w:rsid w:val="0088158E"/>
    <w:rsid w:val="00881B4C"/>
    <w:rsid w:val="00882280"/>
    <w:rsid w:val="008829E1"/>
    <w:rsid w:val="00882E95"/>
    <w:rsid w:val="00883D54"/>
    <w:rsid w:val="00883F39"/>
    <w:rsid w:val="0088454B"/>
    <w:rsid w:val="008846D6"/>
    <w:rsid w:val="00884979"/>
    <w:rsid w:val="00885544"/>
    <w:rsid w:val="008859A3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709"/>
    <w:rsid w:val="00922195"/>
    <w:rsid w:val="00922550"/>
    <w:rsid w:val="0092300C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892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9B7"/>
    <w:rsid w:val="00944D73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B79"/>
    <w:rsid w:val="00960B8B"/>
    <w:rsid w:val="0096127F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4F4"/>
    <w:rsid w:val="00970476"/>
    <w:rsid w:val="0097055E"/>
    <w:rsid w:val="00970914"/>
    <w:rsid w:val="009714DB"/>
    <w:rsid w:val="00971817"/>
    <w:rsid w:val="009722F2"/>
    <w:rsid w:val="00972C6B"/>
    <w:rsid w:val="0097379E"/>
    <w:rsid w:val="00973A4A"/>
    <w:rsid w:val="00973E05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F70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BB"/>
    <w:rsid w:val="00993D15"/>
    <w:rsid w:val="00995A10"/>
    <w:rsid w:val="009960BF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D5A"/>
    <w:rsid w:val="009B1061"/>
    <w:rsid w:val="009B1D9C"/>
    <w:rsid w:val="009B2B36"/>
    <w:rsid w:val="009B2CAF"/>
    <w:rsid w:val="009B34DD"/>
    <w:rsid w:val="009B356C"/>
    <w:rsid w:val="009B398E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CAF"/>
    <w:rsid w:val="009C1583"/>
    <w:rsid w:val="009C1BF5"/>
    <w:rsid w:val="009C1C92"/>
    <w:rsid w:val="009C269B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5124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BBD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54FE"/>
    <w:rsid w:val="00A96241"/>
    <w:rsid w:val="00A967AE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6CCC"/>
    <w:rsid w:val="00AA7852"/>
    <w:rsid w:val="00AA7AC1"/>
    <w:rsid w:val="00AA7F0E"/>
    <w:rsid w:val="00AB0102"/>
    <w:rsid w:val="00AB026D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B40"/>
    <w:rsid w:val="00AF5F50"/>
    <w:rsid w:val="00AF611E"/>
    <w:rsid w:val="00AF6D76"/>
    <w:rsid w:val="00AF7FC0"/>
    <w:rsid w:val="00B00CE0"/>
    <w:rsid w:val="00B01BFD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8A1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2A10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0EC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1323"/>
    <w:rsid w:val="00B5258F"/>
    <w:rsid w:val="00B525CB"/>
    <w:rsid w:val="00B52BBD"/>
    <w:rsid w:val="00B535C8"/>
    <w:rsid w:val="00B53813"/>
    <w:rsid w:val="00B53883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EA8"/>
    <w:rsid w:val="00B95FA7"/>
    <w:rsid w:val="00B96A27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AD7"/>
    <w:rsid w:val="00BC0EF5"/>
    <w:rsid w:val="00BC1C35"/>
    <w:rsid w:val="00BC1EAE"/>
    <w:rsid w:val="00BC205C"/>
    <w:rsid w:val="00BC25C0"/>
    <w:rsid w:val="00BC25D2"/>
    <w:rsid w:val="00BC2950"/>
    <w:rsid w:val="00BC3725"/>
    <w:rsid w:val="00BC3D76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2C7"/>
    <w:rsid w:val="00C0039A"/>
    <w:rsid w:val="00C008E4"/>
    <w:rsid w:val="00C00A40"/>
    <w:rsid w:val="00C00AC9"/>
    <w:rsid w:val="00C0118A"/>
    <w:rsid w:val="00C0208E"/>
    <w:rsid w:val="00C022DF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59F"/>
    <w:rsid w:val="00C07C73"/>
    <w:rsid w:val="00C07DDD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CF7"/>
    <w:rsid w:val="00C341FF"/>
    <w:rsid w:val="00C34469"/>
    <w:rsid w:val="00C35035"/>
    <w:rsid w:val="00C35470"/>
    <w:rsid w:val="00C35D02"/>
    <w:rsid w:val="00C360CC"/>
    <w:rsid w:val="00C37239"/>
    <w:rsid w:val="00C375EE"/>
    <w:rsid w:val="00C378A2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230"/>
    <w:rsid w:val="00C56963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BC"/>
    <w:rsid w:val="00C66A2E"/>
    <w:rsid w:val="00C66F8F"/>
    <w:rsid w:val="00C67450"/>
    <w:rsid w:val="00C67A47"/>
    <w:rsid w:val="00C67AB2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482"/>
    <w:rsid w:val="00C92600"/>
    <w:rsid w:val="00C92BF8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2386"/>
    <w:rsid w:val="00CA23A9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B80"/>
    <w:rsid w:val="00D31CC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B3"/>
    <w:rsid w:val="00D463B9"/>
    <w:rsid w:val="00D469FC"/>
    <w:rsid w:val="00D46CCE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BB0"/>
    <w:rsid w:val="00D72CF3"/>
    <w:rsid w:val="00D73271"/>
    <w:rsid w:val="00D73472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BEA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0F1D"/>
    <w:rsid w:val="00DB1530"/>
    <w:rsid w:val="00DB1783"/>
    <w:rsid w:val="00DB18A6"/>
    <w:rsid w:val="00DB1D5E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A2"/>
    <w:rsid w:val="00DC222C"/>
    <w:rsid w:val="00DC296D"/>
    <w:rsid w:val="00DC2F59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64E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279"/>
    <w:rsid w:val="00DE7C37"/>
    <w:rsid w:val="00DF14B0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5E1F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4A86"/>
    <w:rsid w:val="00E34DC7"/>
    <w:rsid w:val="00E355BB"/>
    <w:rsid w:val="00E35CA2"/>
    <w:rsid w:val="00E363AD"/>
    <w:rsid w:val="00E37007"/>
    <w:rsid w:val="00E37AEE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77E"/>
    <w:rsid w:val="00E52A86"/>
    <w:rsid w:val="00E5476B"/>
    <w:rsid w:val="00E5481F"/>
    <w:rsid w:val="00E5503A"/>
    <w:rsid w:val="00E56D67"/>
    <w:rsid w:val="00E57117"/>
    <w:rsid w:val="00E57BDE"/>
    <w:rsid w:val="00E57E69"/>
    <w:rsid w:val="00E602D4"/>
    <w:rsid w:val="00E608B5"/>
    <w:rsid w:val="00E610B6"/>
    <w:rsid w:val="00E61223"/>
    <w:rsid w:val="00E612C5"/>
    <w:rsid w:val="00E62915"/>
    <w:rsid w:val="00E62D38"/>
    <w:rsid w:val="00E6370D"/>
    <w:rsid w:val="00E63810"/>
    <w:rsid w:val="00E6427E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733"/>
    <w:rsid w:val="00E93A55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6E5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153A"/>
    <w:rsid w:val="00EE287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0E85"/>
    <w:rsid w:val="00F1220F"/>
    <w:rsid w:val="00F12952"/>
    <w:rsid w:val="00F13092"/>
    <w:rsid w:val="00F1373E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8B4"/>
    <w:rsid w:val="00F30A6E"/>
    <w:rsid w:val="00F317A2"/>
    <w:rsid w:val="00F317BD"/>
    <w:rsid w:val="00F31F8F"/>
    <w:rsid w:val="00F32919"/>
    <w:rsid w:val="00F32A34"/>
    <w:rsid w:val="00F33A85"/>
    <w:rsid w:val="00F33F66"/>
    <w:rsid w:val="00F34132"/>
    <w:rsid w:val="00F34440"/>
    <w:rsid w:val="00F349EF"/>
    <w:rsid w:val="00F34D00"/>
    <w:rsid w:val="00F352D7"/>
    <w:rsid w:val="00F358AC"/>
    <w:rsid w:val="00F358E2"/>
    <w:rsid w:val="00F360E7"/>
    <w:rsid w:val="00F36129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F4A"/>
    <w:rsid w:val="00F51FA7"/>
    <w:rsid w:val="00F51FE2"/>
    <w:rsid w:val="00F52E20"/>
    <w:rsid w:val="00F53701"/>
    <w:rsid w:val="00F53798"/>
    <w:rsid w:val="00F5449E"/>
    <w:rsid w:val="00F55224"/>
    <w:rsid w:val="00F557E2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957"/>
    <w:rsid w:val="00F659BA"/>
    <w:rsid w:val="00F65EDD"/>
    <w:rsid w:val="00F65EF2"/>
    <w:rsid w:val="00F66241"/>
    <w:rsid w:val="00F66D8E"/>
    <w:rsid w:val="00F671A6"/>
    <w:rsid w:val="00F678F3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468"/>
    <w:rsid w:val="00F96FC8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676D"/>
    <w:rsid w:val="00FC7223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7E98E2-07D7-4967-8188-3515A949D0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1052</Words>
  <Characters>5154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6194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34</cp:revision>
  <cp:lastPrinted>2016-02-02T08:29:00Z</cp:lastPrinted>
  <dcterms:created xsi:type="dcterms:W3CDTF">2022-11-24T13:50:00Z</dcterms:created>
  <dcterms:modified xsi:type="dcterms:W3CDTF">2022-11-30T00:42:00Z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1660293500</vt:lpwstr>
  </property>
</Properties>
</file>